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Dachabdichtung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 Dachabdichtung 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